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2787" w:rsidRPr="0080492E" w:rsidRDefault="00A42787" w:rsidP="00A307F7">
      <w:pPr>
        <w:pStyle w:val="Header"/>
        <w:tabs>
          <w:tab w:val="clear" w:pos="4677"/>
          <w:tab w:val="clear" w:pos="9355"/>
        </w:tabs>
        <w:jc w:val="center"/>
        <w:rPr>
          <w:b/>
          <w:bCs/>
          <w:sz w:val="28"/>
          <w:szCs w:val="28"/>
        </w:rPr>
      </w:pPr>
      <w:r w:rsidRPr="0080492E">
        <w:rPr>
          <w:b/>
          <w:bCs/>
          <w:sz w:val="28"/>
          <w:szCs w:val="28"/>
        </w:rPr>
        <w:t xml:space="preserve">Практическая работа «Обработка фотографий в графическом редакторе </w:t>
      </w:r>
      <w:r w:rsidRPr="0080492E">
        <w:rPr>
          <w:b/>
          <w:bCs/>
          <w:sz w:val="28"/>
          <w:szCs w:val="28"/>
          <w:lang w:val="en-US"/>
        </w:rPr>
        <w:t>Gimp</w:t>
      </w:r>
      <w:r w:rsidRPr="0080492E">
        <w:rPr>
          <w:b/>
          <w:bCs/>
          <w:sz w:val="28"/>
          <w:szCs w:val="28"/>
        </w:rPr>
        <w:t>»</w:t>
      </w:r>
    </w:p>
    <w:p w:rsidR="00A42787" w:rsidRPr="00237947" w:rsidRDefault="00A42787">
      <w:pPr>
        <w:pStyle w:val="Header"/>
        <w:tabs>
          <w:tab w:val="clear" w:pos="4677"/>
          <w:tab w:val="clear" w:pos="9355"/>
        </w:tabs>
        <w:jc w:val="both"/>
        <w:rPr>
          <w:b/>
          <w:bCs/>
        </w:rPr>
      </w:pPr>
    </w:p>
    <w:p w:rsidR="00A42787" w:rsidRPr="0023794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  <w:u w:val="single"/>
        </w:rPr>
      </w:pPr>
    </w:p>
    <w:p w:rsidR="00A42787" w:rsidRPr="0023794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</w:pPr>
      <w:r w:rsidRPr="00237947">
        <w:rPr>
          <w:b/>
          <w:bCs/>
        </w:rPr>
        <w:t>Задание 1. Изменение размеров изображения.</w:t>
      </w:r>
      <w:r w:rsidRPr="00237947">
        <w:t xml:space="preserve"> У изображения </w:t>
      </w:r>
      <w:r>
        <w:t>Нижегородский кремль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 изменить размеры, установив </w:t>
      </w:r>
      <w:r>
        <w:t>размер 400х300</w:t>
      </w:r>
      <w:r w:rsidRPr="00237947">
        <w:t xml:space="preserve"> и сохранив результат под именем </w:t>
      </w:r>
      <w:r>
        <w:t>Нижегородский кремль _1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A42787" w:rsidRPr="00237947" w:rsidRDefault="00A42787">
      <w:pPr>
        <w:pStyle w:val="Header"/>
        <w:tabs>
          <w:tab w:val="clear" w:pos="4677"/>
          <w:tab w:val="clear" w:pos="9355"/>
        </w:tabs>
      </w:pPr>
    </w:p>
    <w:p w:rsidR="00A42787" w:rsidRPr="00237947" w:rsidRDefault="00A42787">
      <w:pPr>
        <w:pStyle w:val="Header"/>
        <w:tabs>
          <w:tab w:val="clear" w:pos="4677"/>
          <w:tab w:val="clear" w:pos="9355"/>
        </w:tabs>
        <w:rPr>
          <w:b/>
          <w:bCs/>
          <w:i/>
          <w:iCs/>
        </w:rPr>
      </w:pPr>
      <w:r w:rsidRPr="00237947">
        <w:rPr>
          <w:b/>
          <w:bCs/>
          <w:i/>
          <w:iCs/>
        </w:rPr>
        <w:t>Алгоритм</w:t>
      </w:r>
    </w:p>
    <w:p w:rsidR="00A42787" w:rsidRPr="00237947" w:rsidRDefault="00A42787">
      <w:pPr>
        <w:pStyle w:val="Header"/>
        <w:numPr>
          <w:ilvl w:val="0"/>
          <w:numId w:val="1"/>
        </w:numPr>
        <w:tabs>
          <w:tab w:val="clear" w:pos="4677"/>
          <w:tab w:val="clear" w:pos="9355"/>
        </w:tabs>
        <w:spacing w:before="60" w:after="60"/>
        <w:ind w:left="714" w:hanging="357"/>
      </w:pPr>
      <w:r w:rsidRPr="00237947">
        <w:t xml:space="preserve">Запустить программу </w:t>
      </w:r>
      <w:r w:rsidRPr="00A307F7">
        <w:rPr>
          <w:bCs/>
          <w:lang w:val="en-US"/>
        </w:rPr>
        <w:t>Gimp</w:t>
      </w:r>
      <w:r w:rsidRPr="00237947">
        <w:t>.</w:t>
      </w:r>
    </w:p>
    <w:p w:rsidR="00A42787" w:rsidRDefault="00A42787" w:rsidP="00A307F7">
      <w:pPr>
        <w:pStyle w:val="Header"/>
        <w:numPr>
          <w:ilvl w:val="0"/>
          <w:numId w:val="1"/>
        </w:numPr>
        <w:tabs>
          <w:tab w:val="clear" w:pos="4677"/>
          <w:tab w:val="clear" w:pos="9355"/>
        </w:tabs>
        <w:spacing w:before="60" w:after="60"/>
        <w:ind w:left="714" w:hanging="357"/>
        <w:jc w:val="both"/>
      </w:pPr>
      <w:r w:rsidRPr="00237947">
        <w:t xml:space="preserve">Для изменения размеров изображения выполните команду </w:t>
      </w:r>
      <w:r w:rsidRPr="00A307F7">
        <w:rPr>
          <w:bCs/>
          <w:i/>
          <w:iCs/>
        </w:rPr>
        <w:t>Изображение/Размер изображения</w:t>
      </w:r>
      <w:r>
        <w:t xml:space="preserve">, интерполяция – </w:t>
      </w:r>
      <w:r w:rsidRPr="00A307F7">
        <w:rPr>
          <w:i/>
        </w:rPr>
        <w:t>Кубическая</w:t>
      </w:r>
      <w:r>
        <w:t xml:space="preserve">, нажмите </w:t>
      </w:r>
      <w:r w:rsidRPr="00A307F7">
        <w:rPr>
          <w:i/>
        </w:rPr>
        <w:t>Изменить.</w:t>
      </w:r>
      <w:r w:rsidRPr="00A307F7">
        <w:t xml:space="preserve"> </w:t>
      </w:r>
    </w:p>
    <w:p w:rsidR="00A42787" w:rsidRDefault="00A42787" w:rsidP="002246B8">
      <w:pPr>
        <w:pStyle w:val="Header"/>
        <w:tabs>
          <w:tab w:val="clear" w:pos="4677"/>
          <w:tab w:val="clear" w:pos="9355"/>
        </w:tabs>
        <w:spacing w:before="60" w:after="60"/>
        <w:ind w:left="714"/>
        <w:jc w:val="both"/>
      </w:pPr>
      <w:r w:rsidRPr="006B2759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0" o:spid="_x0000_i1025" type="#_x0000_t75" style="width:357.75pt;height:195.75pt;visibility:visible">
            <v:imagedata r:id="rId7" o:title="" croptop="1107f" cropbottom="19219f" cropleft="11803f" cropright="4399f"/>
          </v:shape>
        </w:pict>
      </w:r>
    </w:p>
    <w:p w:rsidR="00A42787" w:rsidRPr="00237947" w:rsidRDefault="00A42787" w:rsidP="00A307F7">
      <w:pPr>
        <w:pStyle w:val="Header"/>
        <w:numPr>
          <w:ilvl w:val="0"/>
          <w:numId w:val="1"/>
        </w:numPr>
        <w:tabs>
          <w:tab w:val="clear" w:pos="4677"/>
          <w:tab w:val="clear" w:pos="9355"/>
        </w:tabs>
        <w:spacing w:before="60" w:after="60"/>
        <w:ind w:left="714" w:hanging="357"/>
        <w:jc w:val="both"/>
      </w:pPr>
      <w:r w:rsidRPr="00237947">
        <w:t>Сохраните рисунок как Город</w:t>
      </w:r>
      <w:r>
        <w:t>_1</w:t>
      </w:r>
      <w:r w:rsidRPr="00237947">
        <w:t>.</w:t>
      </w:r>
      <w:r w:rsidRPr="00A307F7">
        <w:rPr>
          <w:lang w:val="en-US"/>
        </w:rPr>
        <w:t>jpg</w:t>
      </w:r>
      <w:r w:rsidRPr="00237947">
        <w:t xml:space="preserve">. Для этого выполните команду </w:t>
      </w:r>
      <w:r w:rsidRPr="00A307F7">
        <w:rPr>
          <w:bCs/>
          <w:i/>
          <w:iCs/>
        </w:rPr>
        <w:t>Файл/Сохранить</w:t>
      </w:r>
      <w:r w:rsidRPr="00A307F7">
        <w:rPr>
          <w:b/>
          <w:bCs/>
          <w:i/>
          <w:iCs/>
        </w:rPr>
        <w:t xml:space="preserve"> </w:t>
      </w:r>
      <w:r w:rsidRPr="00A307F7">
        <w:rPr>
          <w:bCs/>
          <w:i/>
          <w:iCs/>
        </w:rPr>
        <w:t>как …</w:t>
      </w:r>
      <w:r w:rsidRPr="00A307F7">
        <w:t>.</w:t>
      </w:r>
      <w:r w:rsidRPr="00237947">
        <w:t xml:space="preserve"> </w:t>
      </w:r>
      <w:r>
        <w:t>В п</w:t>
      </w:r>
      <w:r w:rsidRPr="00237947">
        <w:t xml:space="preserve">оявившемся диалоговом окне выберите расширение </w:t>
      </w:r>
      <w:r>
        <w:rPr>
          <w:lang w:val="en-US"/>
        </w:rPr>
        <w:t>jpg</w:t>
      </w:r>
      <w:r w:rsidRPr="00A307F7">
        <w:t xml:space="preserve"> </w:t>
      </w:r>
      <w:r w:rsidRPr="00237947">
        <w:t xml:space="preserve">и имя файла и нажмите кнопку </w:t>
      </w:r>
      <w:r w:rsidRPr="00A307F7">
        <w:rPr>
          <w:bCs/>
          <w:i/>
          <w:iCs/>
        </w:rPr>
        <w:t>Сохрани</w:t>
      </w:r>
      <w:r>
        <w:rPr>
          <w:bCs/>
          <w:i/>
          <w:iCs/>
        </w:rPr>
        <w:t xml:space="preserve">, </w:t>
      </w:r>
      <w:r w:rsidRPr="00A307F7">
        <w:rPr>
          <w:bCs/>
          <w:iCs/>
        </w:rPr>
        <w:t>качество -</w:t>
      </w:r>
      <w:r>
        <w:rPr>
          <w:bCs/>
          <w:iCs/>
        </w:rPr>
        <w:t xml:space="preserve"> </w:t>
      </w:r>
      <w:r w:rsidRPr="00A307F7">
        <w:rPr>
          <w:bCs/>
          <w:iCs/>
        </w:rPr>
        <w:t>85</w:t>
      </w:r>
      <w:r w:rsidRPr="00A307F7">
        <w:t>.</w:t>
      </w:r>
      <w:r w:rsidRPr="00237947">
        <w:t xml:space="preserve">  </w:t>
      </w:r>
    </w:p>
    <w:p w:rsidR="00A42787" w:rsidRPr="00237947" w:rsidRDefault="00A42787">
      <w:pPr>
        <w:pStyle w:val="Header"/>
        <w:numPr>
          <w:ilvl w:val="0"/>
          <w:numId w:val="1"/>
        </w:numPr>
        <w:tabs>
          <w:tab w:val="clear" w:pos="4677"/>
          <w:tab w:val="clear" w:pos="9355"/>
        </w:tabs>
        <w:spacing w:before="60" w:after="60"/>
        <w:ind w:left="714" w:hanging="357"/>
        <w:jc w:val="both"/>
      </w:pPr>
      <w:r w:rsidRPr="00237947">
        <w:t>Закройте рисунок.</w:t>
      </w:r>
    </w:p>
    <w:p w:rsidR="00A42787" w:rsidRPr="0023794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</w:pPr>
      <w:r w:rsidRPr="00237947">
        <w:rPr>
          <w:b/>
          <w:bCs/>
        </w:rPr>
        <w:t>Задание 2. Кадрирование изображения.</w:t>
      </w:r>
      <w:r w:rsidRPr="00237947">
        <w:t xml:space="preserve"> Из изображения </w:t>
      </w:r>
      <w:r>
        <w:t>Памятник_Чкалова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 вырежьте </w:t>
      </w:r>
      <w:r>
        <w:t>памятник</w:t>
      </w:r>
      <w:r w:rsidRPr="00237947">
        <w:t xml:space="preserve"> и сохраните результат под именем </w:t>
      </w:r>
      <w:r>
        <w:t>Памятник_Чкалова_1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A42787" w:rsidRPr="00237947" w:rsidRDefault="00A42787" w:rsidP="00573B49">
      <w:pPr>
        <w:pStyle w:val="Header"/>
        <w:tabs>
          <w:tab w:val="clear" w:pos="4677"/>
          <w:tab w:val="clear" w:pos="9355"/>
        </w:tabs>
        <w:rPr>
          <w:b/>
          <w:bCs/>
          <w:i/>
          <w:iCs/>
        </w:rPr>
      </w:pPr>
      <w:r w:rsidRPr="00237947">
        <w:rPr>
          <w:b/>
          <w:bCs/>
          <w:i/>
          <w:iCs/>
        </w:rPr>
        <w:t>Алгоритм</w:t>
      </w:r>
    </w:p>
    <w:p w:rsidR="00A42787" w:rsidRPr="00237947" w:rsidRDefault="00A42787">
      <w:pPr>
        <w:pStyle w:val="Header"/>
        <w:numPr>
          <w:ilvl w:val="0"/>
          <w:numId w:val="14"/>
        </w:numPr>
        <w:tabs>
          <w:tab w:val="clear" w:pos="4677"/>
          <w:tab w:val="clear" w:pos="9355"/>
        </w:tabs>
        <w:spacing w:before="60" w:after="60"/>
        <w:jc w:val="both"/>
      </w:pPr>
      <w:r>
        <w:rPr>
          <w:noProof/>
        </w:rPr>
        <w:pict>
          <v:shape id="Рисунок 1" o:spid="_x0000_s1026" type="#_x0000_t75" style="position:absolute;left:0;text-align:left;margin-left:396.4pt;margin-top:8.7pt;width:36.3pt;height:38.8pt;z-index:-251661824;visibility:visible" wrapcoords="-450 0 -450 21185 21600 21185 21600 0 -450 0">
            <v:imagedata r:id="rId8" o:title="" croptop="11799f" cropbottom="50815f" cropleft="9305f" cropright="54546f"/>
            <w10:wrap type="tight"/>
          </v:shape>
        </w:pict>
      </w:r>
      <w:r w:rsidRPr="00237947">
        <w:t xml:space="preserve">Загрузить файл </w:t>
      </w:r>
      <w:r>
        <w:t>Памятник_Чкалова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. </w:t>
      </w:r>
    </w:p>
    <w:p w:rsidR="00A42787" w:rsidRPr="00237947" w:rsidRDefault="00A42787">
      <w:pPr>
        <w:pStyle w:val="Header"/>
        <w:numPr>
          <w:ilvl w:val="0"/>
          <w:numId w:val="14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Для выполнения кадрирования </w:t>
      </w:r>
      <w:r>
        <w:t>в</w:t>
      </w:r>
      <w:r w:rsidRPr="00237947">
        <w:t xml:space="preserve">ыберите </w:t>
      </w:r>
      <w:r w:rsidRPr="00064E08">
        <w:rPr>
          <w:bCs/>
          <w:iCs/>
        </w:rPr>
        <w:t>инструмент</w:t>
      </w:r>
      <w:r w:rsidRPr="00237947">
        <w:rPr>
          <w:b/>
          <w:bCs/>
          <w:i/>
          <w:iCs/>
        </w:rPr>
        <w:t xml:space="preserve"> </w:t>
      </w:r>
      <w:r w:rsidRPr="00064E08">
        <w:rPr>
          <w:bCs/>
          <w:i/>
          <w:iCs/>
        </w:rPr>
        <w:t>Кадрирование</w:t>
      </w:r>
      <w:r>
        <w:rPr>
          <w:bCs/>
          <w:i/>
          <w:iCs/>
        </w:rPr>
        <w:t xml:space="preserve"> </w:t>
      </w:r>
      <w:r w:rsidRPr="00237947">
        <w:rPr>
          <w:b/>
          <w:bCs/>
          <w:i/>
          <w:iCs/>
        </w:rPr>
        <w:t xml:space="preserve"> </w:t>
      </w:r>
      <w:r w:rsidRPr="00237947">
        <w:t xml:space="preserve">и выделите прямоугольную область </w:t>
      </w:r>
      <w:r>
        <w:t>памятника</w:t>
      </w:r>
      <w:r w:rsidRPr="00237947">
        <w:t>.</w:t>
      </w:r>
    </w:p>
    <w:p w:rsidR="00A42787" w:rsidRDefault="00A42787">
      <w:pPr>
        <w:pStyle w:val="Header"/>
        <w:numPr>
          <w:ilvl w:val="0"/>
          <w:numId w:val="14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Сохраните рисунок. </w:t>
      </w:r>
    </w:p>
    <w:p w:rsidR="00A42787" w:rsidRPr="00237947" w:rsidRDefault="00A42787" w:rsidP="00064E08">
      <w:pPr>
        <w:pStyle w:val="Header"/>
        <w:tabs>
          <w:tab w:val="clear" w:pos="4677"/>
          <w:tab w:val="clear" w:pos="9355"/>
        </w:tabs>
        <w:spacing w:before="60" w:after="60"/>
        <w:ind w:left="720"/>
        <w:jc w:val="both"/>
      </w:pPr>
      <w:r w:rsidRPr="006B2759">
        <w:rPr>
          <w:noProof/>
        </w:rPr>
        <w:pict>
          <v:shape id="Рисунок 2" o:spid="_x0000_i1026" type="#_x0000_t75" alt="памятник Чкалова.jpg" style="width:229.5pt;height:160.5pt;visibility:visible">
            <v:imagedata r:id="rId9" o:title=""/>
          </v:shape>
        </w:pict>
      </w:r>
      <w:r w:rsidRPr="006B2759">
        <w:rPr>
          <w:noProof/>
        </w:rPr>
        <w:pict>
          <v:shape id="Рисунок 3" o:spid="_x0000_i1027" type="#_x0000_t75" alt="памятник Чкалова_1.jpg" style="width:90pt;height:97.5pt;visibility:visible">
            <v:imagedata r:id="rId10" o:title=""/>
          </v:shape>
        </w:pict>
      </w: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Pr="0023794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</w:pPr>
      <w:r w:rsidRPr="00237947">
        <w:rPr>
          <w:b/>
          <w:bCs/>
        </w:rPr>
        <w:t xml:space="preserve">Задание 3. Поворот </w:t>
      </w:r>
      <w:r>
        <w:rPr>
          <w:b/>
          <w:bCs/>
        </w:rPr>
        <w:t>изображения</w:t>
      </w:r>
      <w:r w:rsidRPr="00237947">
        <w:rPr>
          <w:b/>
          <w:bCs/>
        </w:rPr>
        <w:t>.</w:t>
      </w:r>
      <w:r w:rsidRPr="00237947">
        <w:t xml:space="preserve"> </w:t>
      </w:r>
      <w:r>
        <w:t>Ф</w:t>
      </w:r>
      <w:r w:rsidRPr="00237947">
        <w:t xml:space="preserve">отографию  </w:t>
      </w:r>
      <w:r>
        <w:t>Пизанская башня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 </w:t>
      </w:r>
      <w:r>
        <w:t xml:space="preserve"> </w:t>
      </w:r>
      <w:r w:rsidRPr="00237947">
        <w:t>приведите в порядок</w:t>
      </w:r>
      <w:r>
        <w:t xml:space="preserve"> – выпрямите башню</w:t>
      </w:r>
      <w:r w:rsidRPr="00237947">
        <w:t xml:space="preserve"> и сохраните под именем </w:t>
      </w:r>
      <w:r>
        <w:t>Пизанская башня_1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A42787" w:rsidRPr="00237947" w:rsidRDefault="00A42787" w:rsidP="00573B49">
      <w:pPr>
        <w:pStyle w:val="Header"/>
        <w:tabs>
          <w:tab w:val="clear" w:pos="4677"/>
          <w:tab w:val="clear" w:pos="9355"/>
        </w:tabs>
        <w:rPr>
          <w:b/>
          <w:bCs/>
          <w:i/>
          <w:iCs/>
        </w:rPr>
      </w:pPr>
      <w:r w:rsidRPr="00237947">
        <w:rPr>
          <w:b/>
          <w:bCs/>
          <w:i/>
          <w:iCs/>
        </w:rPr>
        <w:t>Алгоритм</w:t>
      </w:r>
    </w:p>
    <w:p w:rsidR="00A42787" w:rsidRPr="00237947" w:rsidRDefault="00A42787">
      <w:pPr>
        <w:pStyle w:val="Header"/>
        <w:numPr>
          <w:ilvl w:val="0"/>
          <w:numId w:val="15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Загрузить файл </w:t>
      </w:r>
      <w:r>
        <w:t>Пизанская башня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. </w:t>
      </w:r>
    </w:p>
    <w:p w:rsidR="00A42787" w:rsidRPr="00237947" w:rsidRDefault="00A42787">
      <w:pPr>
        <w:pStyle w:val="Header"/>
        <w:numPr>
          <w:ilvl w:val="0"/>
          <w:numId w:val="15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Для выполнения поворота выполните команду </w:t>
      </w:r>
      <w:r w:rsidRPr="0080492E">
        <w:rPr>
          <w:bCs/>
          <w:i/>
          <w:iCs/>
        </w:rPr>
        <w:t>Инструмент/Инструмен</w:t>
      </w:r>
      <w:r>
        <w:rPr>
          <w:bCs/>
          <w:i/>
          <w:iCs/>
        </w:rPr>
        <w:t>т</w:t>
      </w:r>
      <w:r w:rsidRPr="0080492E">
        <w:rPr>
          <w:bCs/>
          <w:i/>
          <w:iCs/>
        </w:rPr>
        <w:t>ы преобразования/Вращение</w:t>
      </w:r>
      <w:r>
        <w:rPr>
          <w:b/>
          <w:bCs/>
          <w:i/>
          <w:iCs/>
        </w:rPr>
        <w:t xml:space="preserve">, </w:t>
      </w:r>
      <w:r w:rsidRPr="0080492E">
        <w:rPr>
          <w:bCs/>
          <w:iCs/>
        </w:rPr>
        <w:t>у</w:t>
      </w:r>
      <w:r>
        <w:rPr>
          <w:bCs/>
          <w:iCs/>
        </w:rPr>
        <w:t>г</w:t>
      </w:r>
      <w:r w:rsidRPr="0080492E">
        <w:rPr>
          <w:bCs/>
          <w:iCs/>
        </w:rPr>
        <w:t>ол вращения  -7 градусов</w:t>
      </w:r>
      <w:r>
        <w:t>.</w:t>
      </w:r>
    </w:p>
    <w:p w:rsidR="00A42787" w:rsidRPr="00237947" w:rsidRDefault="00A42787">
      <w:pPr>
        <w:pStyle w:val="Header"/>
        <w:numPr>
          <w:ilvl w:val="0"/>
          <w:numId w:val="15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>Кадрируйте полученное изображение.</w:t>
      </w:r>
    </w:p>
    <w:p w:rsidR="00A42787" w:rsidRPr="00237947" w:rsidRDefault="00A42787">
      <w:pPr>
        <w:pStyle w:val="Header"/>
        <w:numPr>
          <w:ilvl w:val="0"/>
          <w:numId w:val="15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Сохраните рисунок как </w:t>
      </w:r>
      <w:r>
        <w:t>Пизанская башня_1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  <w:r>
        <w:rPr>
          <w:noProof/>
        </w:rPr>
        <w:pict>
          <v:shape id="Рисунок 5" o:spid="_x0000_s1027" type="#_x0000_t75" alt="Пизанская башня_1.jpg" style="position:absolute;left:0;text-align:left;margin-left:263.95pt;margin-top:4.15pt;width:133.7pt;height:225.95pt;z-index:-251655680;visibility:visible" wrapcoords="-121 0 -121 21528 21600 21528 21600 0 -121 0">
            <v:imagedata r:id="rId11" o:title=""/>
            <w10:wrap type="tight"/>
          </v:shape>
        </w:pict>
      </w:r>
      <w:r>
        <w:rPr>
          <w:noProof/>
        </w:rPr>
        <w:pict>
          <v:shape id="Рисунок 4" o:spid="_x0000_s1028" type="#_x0000_t75" alt="Пизанская башня.jpg" style="position:absolute;left:0;text-align:left;margin-left:91.15pt;margin-top:4.75pt;width:143.1pt;height:225.35pt;z-index:-251656704;visibility:visible" wrapcoords="-113 0 -113 21528 21600 21528 21600 0 -113 0">
            <v:imagedata r:id="rId12" o:title=""/>
            <w10:wrap type="tight"/>
          </v:shape>
        </w:pict>
      </w: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Pr="00237947" w:rsidRDefault="00A42787">
      <w:pPr>
        <w:pStyle w:val="Header"/>
        <w:tabs>
          <w:tab w:val="clear" w:pos="4677"/>
          <w:tab w:val="clear" w:pos="9355"/>
        </w:tabs>
        <w:spacing w:before="60" w:after="60"/>
        <w:jc w:val="both"/>
      </w:pPr>
    </w:p>
    <w:p w:rsidR="00A42787" w:rsidRPr="0023794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</w:pPr>
      <w:r w:rsidRPr="00237947">
        <w:rPr>
          <w:b/>
          <w:bCs/>
        </w:rPr>
        <w:t xml:space="preserve">Задание </w:t>
      </w:r>
      <w:r>
        <w:rPr>
          <w:b/>
          <w:bCs/>
        </w:rPr>
        <w:t>4</w:t>
      </w:r>
      <w:r w:rsidRPr="00237947">
        <w:rPr>
          <w:b/>
          <w:bCs/>
        </w:rPr>
        <w:t xml:space="preserve">. </w:t>
      </w:r>
      <w:r>
        <w:rPr>
          <w:b/>
          <w:bCs/>
        </w:rPr>
        <w:t xml:space="preserve">Коррекция </w:t>
      </w:r>
      <w:r w:rsidRPr="00237947">
        <w:rPr>
          <w:b/>
          <w:bCs/>
        </w:rPr>
        <w:t xml:space="preserve"> </w:t>
      </w:r>
      <w:r>
        <w:rPr>
          <w:b/>
          <w:bCs/>
        </w:rPr>
        <w:t>изображения</w:t>
      </w:r>
      <w:r w:rsidRPr="00237947">
        <w:rPr>
          <w:b/>
          <w:bCs/>
        </w:rPr>
        <w:t>.</w:t>
      </w:r>
      <w:r w:rsidRPr="00237947">
        <w:t xml:space="preserve"> Из изображения </w:t>
      </w:r>
      <w:r>
        <w:t>Медведь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 удалите </w:t>
      </w:r>
      <w:r>
        <w:t>медведя</w:t>
      </w:r>
      <w:r w:rsidRPr="00237947">
        <w:t xml:space="preserve"> и сохраните рисунок под именем </w:t>
      </w:r>
      <w:r>
        <w:t>Медведь_0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A42787" w:rsidRPr="00237947" w:rsidRDefault="00A42787">
      <w:pPr>
        <w:pStyle w:val="Header"/>
        <w:tabs>
          <w:tab w:val="clear" w:pos="4677"/>
          <w:tab w:val="clear" w:pos="9355"/>
        </w:tabs>
        <w:rPr>
          <w:b/>
          <w:bCs/>
          <w:i/>
          <w:iCs/>
        </w:rPr>
      </w:pPr>
      <w:r w:rsidRPr="00237947">
        <w:rPr>
          <w:b/>
          <w:bCs/>
          <w:i/>
          <w:iCs/>
        </w:rPr>
        <w:t>Алгоритм</w:t>
      </w:r>
    </w:p>
    <w:p w:rsidR="00A42787" w:rsidRPr="00237947" w:rsidRDefault="00A42787">
      <w:pPr>
        <w:pStyle w:val="Header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Загрузить файл </w:t>
      </w:r>
      <w:r>
        <w:t>Медведь</w:t>
      </w:r>
      <w:r w:rsidRPr="00237947">
        <w:t>.jpg.</w:t>
      </w:r>
    </w:p>
    <w:p w:rsidR="00A42787" w:rsidRDefault="00A42787" w:rsidP="009B76B6">
      <w:pPr>
        <w:pStyle w:val="Header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Выберите </w:t>
      </w:r>
      <w:r w:rsidRPr="009B76B6">
        <w:rPr>
          <w:bCs/>
          <w:i/>
          <w:iCs/>
        </w:rPr>
        <w:t>инструмент Штамп</w:t>
      </w:r>
      <w:r w:rsidRPr="006B2759">
        <w:rPr>
          <w:noProof/>
        </w:rPr>
        <w:pict>
          <v:shape id="_x0000_i1028" type="#_x0000_t75" alt="штамп.jpg" style="width:14.25pt;height:16.5pt;visibility:visible">
            <v:imagedata r:id="rId13" o:title=""/>
          </v:shape>
        </w:pict>
      </w:r>
      <w:r w:rsidRPr="00237947">
        <w:t xml:space="preserve">. </w:t>
      </w:r>
    </w:p>
    <w:p w:rsidR="00A42787" w:rsidRPr="00237947" w:rsidRDefault="00A42787" w:rsidP="009B76B6">
      <w:pPr>
        <w:pStyle w:val="Header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>Выберите размер штампа, но не меняйте других свойств.</w:t>
      </w:r>
    </w:p>
    <w:p w:rsidR="00A42787" w:rsidRPr="00237947" w:rsidRDefault="00A42787">
      <w:pPr>
        <w:pStyle w:val="Header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Назначьте образец (ее начальную точку). Для этого прижмите клавишу </w:t>
      </w:r>
      <w:r>
        <w:rPr>
          <w:b/>
          <w:bCs/>
          <w:i/>
          <w:iCs/>
          <w:lang w:val="en-US"/>
        </w:rPr>
        <w:t>Ctrl</w:t>
      </w:r>
      <w:r w:rsidRPr="00237947">
        <w:t xml:space="preserve"> и щелкнув левой кнопкой мышки по части изображения, которое Вы возьмете за образец.</w:t>
      </w:r>
    </w:p>
    <w:p w:rsidR="00A42787" w:rsidRPr="00237947" w:rsidRDefault="00A42787">
      <w:pPr>
        <w:pStyle w:val="Header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>Прижмите левую кнопку мышки и водите по закрываемому образцом фрагменту (мотоциклисту). Меняйте образец почаще, добиваясь нужного результата.</w:t>
      </w:r>
    </w:p>
    <w:p w:rsidR="00A42787" w:rsidRPr="00237947" w:rsidRDefault="00A42787">
      <w:pPr>
        <w:pStyle w:val="Header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>
        <w:rPr>
          <w:noProof/>
        </w:rPr>
        <w:pict>
          <v:shape id="Рисунок 7" o:spid="_x0000_s1029" type="#_x0000_t75" alt="Медведь_1.jpg" style="position:absolute;left:0;text-align:left;margin-left:245.15pt;margin-top:15.35pt;width:179.4pt;height:136.45pt;z-index:-251660800;visibility:visible" wrapcoords="-90 0 -90 21481 21600 21481 21600 0 -90 0">
            <v:imagedata r:id="rId14" o:title=""/>
            <w10:wrap type="tight"/>
          </v:shape>
        </w:pict>
      </w:r>
      <w:r>
        <w:rPr>
          <w:noProof/>
        </w:rPr>
        <w:pict>
          <v:shape id="Рисунок 6" o:spid="_x0000_s1030" type="#_x0000_t75" alt="Медведь.jpg" style="position:absolute;left:0;text-align:left;margin-left:30.4pt;margin-top:16.6pt;width:181.9pt;height:135.2pt;z-index:-251659776;visibility:visible" wrapcoords="-89 0 -89 21480 21600 21480 21600 0 -89 0">
            <v:imagedata r:id="rId15" o:title=""/>
            <w10:wrap type="tight"/>
          </v:shape>
        </w:pict>
      </w:r>
      <w:r w:rsidRPr="00237947">
        <w:t xml:space="preserve">Сохранить рисунок как </w:t>
      </w:r>
      <w:r>
        <w:t>Медведь_0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A42787" w:rsidRPr="0023794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>
      <w:pPr>
        <w:pStyle w:val="Header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42787" w:rsidRDefault="00A42787" w:rsidP="009B76B6">
      <w:pPr>
        <w:pStyle w:val="Header"/>
        <w:tabs>
          <w:tab w:val="clear" w:pos="4677"/>
          <w:tab w:val="clear" w:pos="9355"/>
        </w:tabs>
        <w:ind w:left="709" w:hanging="283"/>
        <w:jc w:val="both"/>
      </w:pPr>
      <w:r w:rsidRPr="009B76B6">
        <w:rPr>
          <w:bCs/>
        </w:rPr>
        <w:t xml:space="preserve">7. </w:t>
      </w:r>
      <w:r>
        <w:rPr>
          <w:bCs/>
        </w:rPr>
        <w:t xml:space="preserve">Аналогично </w:t>
      </w:r>
      <w:r>
        <w:t>на</w:t>
      </w:r>
      <w:r w:rsidRPr="00237947">
        <w:t xml:space="preserve"> изображения </w:t>
      </w:r>
      <w:r>
        <w:t>4 Медведя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 </w:t>
      </w:r>
      <w:r>
        <w:t>вставьте еще одного медвежонка</w:t>
      </w:r>
      <w:r w:rsidRPr="00237947">
        <w:t xml:space="preserve"> и сохраните рисунок под именем </w:t>
      </w:r>
      <w:r>
        <w:t>5 Медведей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A42787" w:rsidRDefault="00A42787" w:rsidP="009B76B6">
      <w:pPr>
        <w:pStyle w:val="Header"/>
        <w:tabs>
          <w:tab w:val="clear" w:pos="4677"/>
          <w:tab w:val="clear" w:pos="9355"/>
        </w:tabs>
        <w:ind w:left="1620" w:hanging="1620"/>
        <w:jc w:val="both"/>
      </w:pPr>
      <w:r>
        <w:rPr>
          <w:noProof/>
        </w:rPr>
        <w:pict>
          <v:shape id="Рисунок 9" o:spid="_x0000_s1031" type="#_x0000_t75" alt="5 медведей.jpg" style="position:absolute;left:0;text-align:left;margin-left:245.15pt;margin-top:4.45pt;width:182.55pt;height:130.2pt;z-index:-251657728;visibility:visible" wrapcoords="-89 0 -89 21476 21600 21476 21600 0 -89 0">
            <v:imagedata r:id="rId16" o:title=""/>
            <w10:wrap type="tight"/>
          </v:shape>
        </w:pict>
      </w:r>
      <w:r>
        <w:rPr>
          <w:noProof/>
        </w:rPr>
        <w:pict>
          <v:shape id="Рисунок 10" o:spid="_x0000_s1032" type="#_x0000_t75" alt="4 медведя.jpg" style="position:absolute;left:0;text-align:left;margin-left:28.5pt;margin-top:4.45pt;width:180.05pt;height:130.2pt;z-index:-251658752;visibility:visible" wrapcoords="-90 0 -90 21476 21600 21476 21600 0 -90 0">
            <v:imagedata r:id="rId17" o:title=""/>
            <w10:wrap type="tight"/>
          </v:shape>
        </w:pict>
      </w:r>
    </w:p>
    <w:p w:rsidR="00A42787" w:rsidRPr="005B0325" w:rsidRDefault="00A42787" w:rsidP="005B0325"/>
    <w:p w:rsidR="00A42787" w:rsidRPr="005B0325" w:rsidRDefault="00A42787" w:rsidP="005B0325"/>
    <w:p w:rsidR="00A42787" w:rsidRPr="005B0325" w:rsidRDefault="00A42787" w:rsidP="005B0325"/>
    <w:p w:rsidR="00A42787" w:rsidRPr="005B0325" w:rsidRDefault="00A42787" w:rsidP="005B0325"/>
    <w:p w:rsidR="00A42787" w:rsidRPr="005B0325" w:rsidRDefault="00A42787" w:rsidP="005B0325"/>
    <w:p w:rsidR="00A42787" w:rsidRPr="005B0325" w:rsidRDefault="00A42787" w:rsidP="005B0325"/>
    <w:p w:rsidR="00A42787" w:rsidRPr="005B0325" w:rsidRDefault="00A42787" w:rsidP="005B0325"/>
    <w:p w:rsidR="00A42787" w:rsidRPr="005B0325" w:rsidRDefault="00A42787" w:rsidP="005B0325"/>
    <w:p w:rsidR="00A42787" w:rsidRPr="005B0325" w:rsidRDefault="00A42787" w:rsidP="005B0325"/>
    <w:p w:rsidR="00A42787" w:rsidRPr="005B0325" w:rsidRDefault="00A42787" w:rsidP="005B0325"/>
    <w:p w:rsidR="00A42787" w:rsidRPr="002246B8" w:rsidRDefault="00A42787" w:rsidP="005B0325">
      <w:pPr>
        <w:pStyle w:val="Header"/>
        <w:tabs>
          <w:tab w:val="clear" w:pos="4677"/>
          <w:tab w:val="clear" w:pos="9355"/>
        </w:tabs>
        <w:ind w:left="771" w:hanging="345"/>
        <w:jc w:val="both"/>
      </w:pPr>
      <w:r w:rsidRPr="002246B8">
        <w:tab/>
      </w:r>
      <w:r w:rsidRPr="002246B8">
        <w:rPr>
          <w:b/>
          <w:bCs/>
        </w:rPr>
        <w:t xml:space="preserve">Задание </w:t>
      </w:r>
      <w:r>
        <w:rPr>
          <w:b/>
          <w:bCs/>
        </w:rPr>
        <w:t>5</w:t>
      </w:r>
      <w:r w:rsidRPr="002246B8">
        <w:rPr>
          <w:b/>
          <w:bCs/>
        </w:rPr>
        <w:t>. Художественная обработка.</w:t>
      </w:r>
      <w:r w:rsidRPr="002246B8">
        <w:t xml:space="preserve"> Из изображений Лес_летом.</w:t>
      </w:r>
      <w:r w:rsidRPr="002246B8">
        <w:rPr>
          <w:lang w:val="en-US"/>
        </w:rPr>
        <w:t>jpg</w:t>
      </w:r>
      <w:r w:rsidRPr="002246B8">
        <w:t xml:space="preserve"> и Лес_осенью.</w:t>
      </w:r>
      <w:r w:rsidRPr="002246B8">
        <w:rPr>
          <w:lang w:val="en-US"/>
        </w:rPr>
        <w:t>jpg</w:t>
      </w:r>
      <w:r w:rsidRPr="002246B8">
        <w:t xml:space="preserve"> </w:t>
      </w:r>
      <w:r>
        <w:t xml:space="preserve"> </w:t>
      </w:r>
      <w:r w:rsidRPr="002246B8">
        <w:t xml:space="preserve">создайте </w:t>
      </w:r>
      <w:r>
        <w:t>изображение</w:t>
      </w:r>
      <w:r w:rsidRPr="002246B8">
        <w:t xml:space="preserve"> Лес_Лето_Осень.</w:t>
      </w:r>
      <w:r w:rsidRPr="002246B8">
        <w:rPr>
          <w:lang w:val="en-US"/>
        </w:rPr>
        <w:t>jpg</w:t>
      </w:r>
    </w:p>
    <w:p w:rsidR="00A42787" w:rsidRDefault="00A42787" w:rsidP="005B0325">
      <w:pPr>
        <w:pStyle w:val="Header"/>
        <w:tabs>
          <w:tab w:val="clear" w:pos="4677"/>
          <w:tab w:val="clear" w:pos="9355"/>
        </w:tabs>
        <w:ind w:left="567"/>
        <w:rPr>
          <w:b/>
          <w:bCs/>
          <w:i/>
          <w:iCs/>
        </w:rPr>
      </w:pPr>
    </w:p>
    <w:p w:rsidR="00A42787" w:rsidRPr="002246B8" w:rsidRDefault="00A42787" w:rsidP="005B0325">
      <w:pPr>
        <w:pStyle w:val="Header"/>
        <w:tabs>
          <w:tab w:val="clear" w:pos="4677"/>
          <w:tab w:val="clear" w:pos="9355"/>
        </w:tabs>
        <w:ind w:left="567"/>
        <w:rPr>
          <w:b/>
          <w:bCs/>
          <w:i/>
          <w:iCs/>
        </w:rPr>
      </w:pPr>
      <w:r w:rsidRPr="002246B8">
        <w:rPr>
          <w:b/>
          <w:bCs/>
          <w:i/>
          <w:iCs/>
        </w:rPr>
        <w:t>Алгоритм</w:t>
      </w:r>
    </w:p>
    <w:p w:rsidR="00A42787" w:rsidRPr="002246B8" w:rsidRDefault="00A42787" w:rsidP="005B0325">
      <w:pPr>
        <w:pStyle w:val="Header"/>
        <w:numPr>
          <w:ilvl w:val="0"/>
          <w:numId w:val="5"/>
        </w:numPr>
        <w:tabs>
          <w:tab w:val="clear" w:pos="4677"/>
          <w:tab w:val="clear" w:pos="9355"/>
          <w:tab w:val="left" w:pos="993"/>
        </w:tabs>
        <w:spacing w:before="60" w:after="60"/>
        <w:ind w:left="567" w:firstLine="0"/>
        <w:jc w:val="both"/>
      </w:pPr>
      <w:r w:rsidRPr="002246B8">
        <w:t>Загрузить файлы Лес_летом.</w:t>
      </w:r>
      <w:r w:rsidRPr="002246B8">
        <w:rPr>
          <w:lang w:val="en-US"/>
        </w:rPr>
        <w:t>jpg</w:t>
      </w:r>
      <w:r w:rsidRPr="002246B8">
        <w:t xml:space="preserve"> и Лес_осенью.</w:t>
      </w:r>
      <w:r w:rsidRPr="002246B8">
        <w:rPr>
          <w:lang w:val="en-US"/>
        </w:rPr>
        <w:t>jpg</w:t>
      </w:r>
      <w:r w:rsidRPr="002246B8">
        <w:t xml:space="preserve"> и расположите их так, чтобы удобно было работать с обоими.</w:t>
      </w:r>
    </w:p>
    <w:p w:rsidR="00A42787" w:rsidRPr="002246B8" w:rsidRDefault="00A42787" w:rsidP="005B0325">
      <w:pPr>
        <w:pStyle w:val="Header"/>
        <w:numPr>
          <w:ilvl w:val="0"/>
          <w:numId w:val="5"/>
        </w:numPr>
        <w:tabs>
          <w:tab w:val="clear" w:pos="4677"/>
          <w:tab w:val="clear" w:pos="9355"/>
          <w:tab w:val="left" w:pos="993"/>
        </w:tabs>
        <w:spacing w:before="60" w:after="60"/>
        <w:ind w:left="567" w:firstLine="0"/>
        <w:jc w:val="both"/>
      </w:pPr>
      <w:r w:rsidRPr="002246B8">
        <w:t>Размер изображения Лес_летом.</w:t>
      </w:r>
      <w:r w:rsidRPr="002246B8">
        <w:rPr>
          <w:lang w:val="en-US"/>
        </w:rPr>
        <w:t>jpg</w:t>
      </w:r>
      <w:r w:rsidRPr="002246B8">
        <w:t xml:space="preserve"> сделайте таким же, как у Лес_осенью.</w:t>
      </w:r>
      <w:r w:rsidRPr="002246B8">
        <w:rPr>
          <w:lang w:val="en-US"/>
        </w:rPr>
        <w:t>jpg</w:t>
      </w:r>
    </w:p>
    <w:p w:rsidR="00A42787" w:rsidRPr="002246B8" w:rsidRDefault="00A42787" w:rsidP="005B0325">
      <w:pPr>
        <w:pStyle w:val="Header"/>
        <w:numPr>
          <w:ilvl w:val="0"/>
          <w:numId w:val="5"/>
        </w:numPr>
        <w:tabs>
          <w:tab w:val="clear" w:pos="4677"/>
          <w:tab w:val="clear" w:pos="9355"/>
          <w:tab w:val="left" w:pos="993"/>
        </w:tabs>
        <w:spacing w:before="60" w:after="60"/>
        <w:ind w:left="567" w:firstLine="0"/>
        <w:jc w:val="both"/>
      </w:pPr>
      <w:r w:rsidRPr="002246B8">
        <w:t>На изображении Лес_летом.</w:t>
      </w:r>
      <w:r w:rsidRPr="002246B8">
        <w:rPr>
          <w:lang w:val="en-US"/>
        </w:rPr>
        <w:t>jpg</w:t>
      </w:r>
      <w:r w:rsidRPr="002246B8">
        <w:t xml:space="preserve"> выполните команду </w:t>
      </w:r>
      <w:r w:rsidRPr="002246B8">
        <w:rPr>
          <w:bCs/>
          <w:i/>
          <w:iCs/>
        </w:rPr>
        <w:t>Правка</w:t>
      </w:r>
      <w:r w:rsidRPr="002246B8">
        <w:t xml:space="preserve"> пункт </w:t>
      </w:r>
      <w:r w:rsidRPr="002246B8">
        <w:rPr>
          <w:bCs/>
          <w:i/>
          <w:iCs/>
        </w:rPr>
        <w:t xml:space="preserve">Копировать, </w:t>
      </w:r>
      <w:r w:rsidRPr="002246B8">
        <w:rPr>
          <w:bCs/>
          <w:iCs/>
        </w:rPr>
        <w:t>в результат</w:t>
      </w:r>
      <w:r w:rsidRPr="002246B8">
        <w:t xml:space="preserve"> которой выделенное скопируется в буфер обмена.</w:t>
      </w:r>
    </w:p>
    <w:p w:rsidR="00A42787" w:rsidRPr="002246B8" w:rsidRDefault="00A42787" w:rsidP="005B0325">
      <w:pPr>
        <w:pStyle w:val="Header"/>
        <w:numPr>
          <w:ilvl w:val="0"/>
          <w:numId w:val="5"/>
        </w:numPr>
        <w:tabs>
          <w:tab w:val="clear" w:pos="4677"/>
          <w:tab w:val="clear" w:pos="9355"/>
          <w:tab w:val="left" w:pos="993"/>
        </w:tabs>
        <w:spacing w:before="60" w:after="60"/>
        <w:ind w:left="567" w:firstLine="0"/>
        <w:jc w:val="both"/>
      </w:pPr>
      <w:r w:rsidRPr="002246B8">
        <w:t>Перейдите на рисунок  Лес_осенью.</w:t>
      </w:r>
      <w:r w:rsidRPr="002246B8">
        <w:rPr>
          <w:lang w:val="en-US"/>
        </w:rPr>
        <w:t>jpg</w:t>
      </w:r>
      <w:r w:rsidRPr="002246B8">
        <w:t xml:space="preserve"> и выполните команду </w:t>
      </w:r>
      <w:r w:rsidRPr="002246B8">
        <w:rPr>
          <w:bCs/>
          <w:i/>
          <w:iCs/>
        </w:rPr>
        <w:t>Пр</w:t>
      </w:r>
      <w:r>
        <w:rPr>
          <w:bCs/>
          <w:i/>
          <w:iCs/>
        </w:rPr>
        <w:t>а</w:t>
      </w:r>
      <w:r w:rsidRPr="002246B8">
        <w:rPr>
          <w:bCs/>
          <w:i/>
          <w:iCs/>
        </w:rPr>
        <w:t>вка</w:t>
      </w:r>
      <w:r w:rsidRPr="002246B8">
        <w:t xml:space="preserve"> пункт </w:t>
      </w:r>
      <w:r w:rsidRPr="002246B8">
        <w:rPr>
          <w:bCs/>
          <w:i/>
          <w:iCs/>
        </w:rPr>
        <w:t>Вставить</w:t>
      </w:r>
      <w:r w:rsidRPr="002246B8">
        <w:t>. В результате будет создан плавающий слой.</w:t>
      </w:r>
    </w:p>
    <w:p w:rsidR="00A42787" w:rsidRPr="002246B8" w:rsidRDefault="00A42787" w:rsidP="005B0325">
      <w:pPr>
        <w:pStyle w:val="Header"/>
        <w:numPr>
          <w:ilvl w:val="0"/>
          <w:numId w:val="5"/>
        </w:numPr>
        <w:tabs>
          <w:tab w:val="clear" w:pos="4677"/>
          <w:tab w:val="clear" w:pos="9355"/>
          <w:tab w:val="left" w:pos="993"/>
        </w:tabs>
        <w:spacing w:before="60" w:after="60"/>
        <w:ind w:left="567" w:firstLine="0"/>
        <w:jc w:val="both"/>
      </w:pPr>
      <w:r w:rsidRPr="002246B8">
        <w:t xml:space="preserve">В палитре </w:t>
      </w:r>
      <w:r w:rsidRPr="002246B8">
        <w:rPr>
          <w:i/>
        </w:rPr>
        <w:t>Слои</w:t>
      </w:r>
      <w:r w:rsidRPr="002246B8">
        <w:t xml:space="preserve"> нажмите правой кнопку мыши на плавающем выделении и выберите команду </w:t>
      </w:r>
      <w:r w:rsidRPr="002246B8">
        <w:rPr>
          <w:i/>
        </w:rPr>
        <w:t>Создать слой.</w:t>
      </w:r>
    </w:p>
    <w:p w:rsidR="00A42787" w:rsidRPr="006C1F0A" w:rsidRDefault="00A42787" w:rsidP="00E26398">
      <w:pPr>
        <w:pStyle w:val="Header"/>
        <w:numPr>
          <w:ilvl w:val="0"/>
          <w:numId w:val="5"/>
        </w:numPr>
        <w:tabs>
          <w:tab w:val="clear" w:pos="720"/>
          <w:tab w:val="clear" w:pos="4677"/>
          <w:tab w:val="clear" w:pos="9355"/>
          <w:tab w:val="num" w:pos="284"/>
          <w:tab w:val="left" w:pos="993"/>
        </w:tabs>
        <w:spacing w:before="60" w:after="60"/>
        <w:ind w:left="0" w:hanging="284"/>
        <w:jc w:val="both"/>
      </w:pPr>
      <w:r w:rsidRPr="002246B8">
        <w:t xml:space="preserve">Выберите инструмент </w:t>
      </w:r>
      <w:r w:rsidRPr="006C1F0A">
        <w:rPr>
          <w:bCs/>
          <w:i/>
          <w:iCs/>
        </w:rPr>
        <w:t>Овальное выделение</w:t>
      </w:r>
      <w:r w:rsidRPr="006C1F0A">
        <w:t xml:space="preserve"> и установите для него параметры: </w:t>
      </w:r>
      <w:r w:rsidRPr="006C1F0A">
        <w:rPr>
          <w:bCs/>
          <w:i/>
          <w:iCs/>
        </w:rPr>
        <w:t xml:space="preserve">Растушевать края, радиус – 50. </w:t>
      </w:r>
      <w:r w:rsidRPr="006C1F0A">
        <w:t>Выделите центр рисунка  или правую половину. При необходимости измените размеры и/или место область выделения.</w:t>
      </w:r>
    </w:p>
    <w:p w:rsidR="00A42787" w:rsidRDefault="00A42787" w:rsidP="00E26398">
      <w:pPr>
        <w:pStyle w:val="Header"/>
        <w:numPr>
          <w:ilvl w:val="0"/>
          <w:numId w:val="5"/>
        </w:numPr>
        <w:tabs>
          <w:tab w:val="clear" w:pos="720"/>
          <w:tab w:val="clear" w:pos="4677"/>
          <w:tab w:val="clear" w:pos="9355"/>
          <w:tab w:val="num" w:pos="284"/>
        </w:tabs>
        <w:spacing w:before="60" w:after="60"/>
        <w:ind w:left="0" w:hanging="284"/>
        <w:jc w:val="both"/>
      </w:pPr>
      <w:r w:rsidRPr="006C1F0A">
        <w:t xml:space="preserve">Выполните очистку выделения, нажав клавишу </w:t>
      </w:r>
      <w:r w:rsidRPr="006C1F0A">
        <w:rPr>
          <w:bCs/>
          <w:i/>
          <w:iCs/>
          <w:lang w:val="en-US"/>
        </w:rPr>
        <w:t>Delete</w:t>
      </w:r>
      <w:r w:rsidRPr="002246B8">
        <w:t>.</w:t>
      </w:r>
    </w:p>
    <w:p w:rsidR="00A42787" w:rsidRPr="002246B8" w:rsidRDefault="00A42787" w:rsidP="00442796">
      <w:pPr>
        <w:pStyle w:val="Header"/>
        <w:tabs>
          <w:tab w:val="clear" w:pos="4677"/>
          <w:tab w:val="clear" w:pos="9355"/>
        </w:tabs>
        <w:spacing w:before="60" w:after="60"/>
        <w:jc w:val="both"/>
      </w:pPr>
      <w:r w:rsidRPr="006B2759">
        <w:rPr>
          <w:noProof/>
        </w:rPr>
        <w:pict>
          <v:shape id="Рисунок 1" o:spid="_x0000_i1029" type="#_x0000_t75" style="width:207pt;height:120.75pt;visibility:visible">
            <v:imagedata r:id="rId18" o:title="" croptop="14102f" cropbottom="22777f" cropleft="20613f" cropright="15735f"/>
          </v:shape>
        </w:pict>
      </w:r>
    </w:p>
    <w:p w:rsidR="00A42787" w:rsidRPr="002246B8" w:rsidRDefault="00A42787" w:rsidP="00E26398">
      <w:pPr>
        <w:pStyle w:val="Header"/>
        <w:numPr>
          <w:ilvl w:val="0"/>
          <w:numId w:val="5"/>
        </w:numPr>
        <w:tabs>
          <w:tab w:val="clear" w:pos="720"/>
          <w:tab w:val="clear" w:pos="4677"/>
          <w:tab w:val="clear" w:pos="9355"/>
          <w:tab w:val="num" w:pos="284"/>
        </w:tabs>
        <w:spacing w:before="60" w:after="60"/>
        <w:ind w:left="0" w:hanging="284"/>
        <w:jc w:val="both"/>
      </w:pPr>
      <w:r w:rsidRPr="002246B8">
        <w:t>При желании выполните регулировки каждого из слоев.</w:t>
      </w:r>
    </w:p>
    <w:p w:rsidR="00A42787" w:rsidRPr="002246B8" w:rsidRDefault="00A42787" w:rsidP="00E26398">
      <w:pPr>
        <w:pStyle w:val="Header"/>
        <w:numPr>
          <w:ilvl w:val="0"/>
          <w:numId w:val="5"/>
        </w:numPr>
        <w:tabs>
          <w:tab w:val="clear" w:pos="720"/>
          <w:tab w:val="clear" w:pos="4677"/>
          <w:tab w:val="clear" w:pos="9355"/>
          <w:tab w:val="num" w:pos="284"/>
        </w:tabs>
        <w:spacing w:before="60" w:after="60"/>
        <w:ind w:left="0" w:hanging="284"/>
        <w:jc w:val="both"/>
      </w:pPr>
      <w:r w:rsidRPr="002246B8">
        <w:t xml:space="preserve">Сохраните рисунок как </w:t>
      </w:r>
      <w:r>
        <w:t>Лес</w:t>
      </w:r>
      <w:r w:rsidRPr="002246B8">
        <w:t>.</w:t>
      </w:r>
      <w:r w:rsidRPr="002246B8">
        <w:rPr>
          <w:lang w:val="en-US"/>
        </w:rPr>
        <w:t>jpg</w:t>
      </w:r>
    </w:p>
    <w:p w:rsidR="00A42787" w:rsidRPr="005B0325" w:rsidRDefault="00A42787" w:rsidP="00B661C2">
      <w:pPr>
        <w:pStyle w:val="Header"/>
        <w:tabs>
          <w:tab w:val="clear" w:pos="4677"/>
          <w:tab w:val="clear" w:pos="9355"/>
        </w:tabs>
        <w:spacing w:before="60" w:after="60"/>
        <w:jc w:val="both"/>
        <w:rPr>
          <w:sz w:val="28"/>
          <w:szCs w:val="28"/>
        </w:rPr>
      </w:pPr>
      <w:r w:rsidRPr="00B661C2">
        <w:rPr>
          <w:noProof/>
        </w:rPr>
        <w:t xml:space="preserve"> </w:t>
      </w:r>
    </w:p>
    <w:p w:rsidR="00A42787" w:rsidRPr="002246B8" w:rsidRDefault="00A42787" w:rsidP="00B661C2">
      <w:pPr>
        <w:pStyle w:val="Header"/>
        <w:tabs>
          <w:tab w:val="clear" w:pos="4677"/>
          <w:tab w:val="clear" w:pos="9355"/>
        </w:tabs>
        <w:ind w:hanging="142"/>
        <w:jc w:val="both"/>
      </w:pPr>
      <w:r w:rsidRPr="002246B8">
        <w:tab/>
      </w:r>
      <w:r w:rsidRPr="002246B8">
        <w:rPr>
          <w:b/>
          <w:bCs/>
        </w:rPr>
        <w:t xml:space="preserve">Задание </w:t>
      </w:r>
      <w:r>
        <w:rPr>
          <w:b/>
          <w:bCs/>
        </w:rPr>
        <w:t>6</w:t>
      </w:r>
      <w:r w:rsidRPr="002246B8">
        <w:rPr>
          <w:b/>
          <w:bCs/>
        </w:rPr>
        <w:t>. Художественная обработка.</w:t>
      </w:r>
      <w:r w:rsidRPr="002246B8">
        <w:t xml:space="preserve"> Из изображений Лес_осенью.</w:t>
      </w:r>
      <w:r w:rsidRPr="002246B8">
        <w:rPr>
          <w:lang w:val="en-US"/>
        </w:rPr>
        <w:t>jpg</w:t>
      </w:r>
      <w:r w:rsidRPr="002246B8">
        <w:t xml:space="preserve"> создайте рисунок Лес_Осень_1.</w:t>
      </w:r>
      <w:r w:rsidRPr="002246B8">
        <w:rPr>
          <w:lang w:val="en-US"/>
        </w:rPr>
        <w:t>jpg</w:t>
      </w:r>
      <w:r w:rsidRPr="002246B8">
        <w:t>, Лес_Осень_2.</w:t>
      </w:r>
      <w:r w:rsidRPr="002246B8">
        <w:rPr>
          <w:lang w:val="en-US"/>
        </w:rPr>
        <w:t>jpg</w:t>
      </w:r>
      <w:r w:rsidRPr="002246B8">
        <w:t>, Лес_Осень_3.</w:t>
      </w:r>
      <w:r w:rsidRPr="002246B8">
        <w:rPr>
          <w:lang w:val="en-US"/>
        </w:rPr>
        <w:t>jpg</w:t>
      </w:r>
      <w:r w:rsidRPr="002246B8">
        <w:t xml:space="preserve"> применив фильтры: </w:t>
      </w:r>
      <w:r w:rsidRPr="002246B8">
        <w:rPr>
          <w:i/>
        </w:rPr>
        <w:t>Фильты/Имитация/Масляная краска</w:t>
      </w:r>
      <w:r w:rsidRPr="002246B8">
        <w:t xml:space="preserve">, </w:t>
      </w:r>
      <w:r w:rsidRPr="002246B8">
        <w:rPr>
          <w:i/>
        </w:rPr>
        <w:t>Фильты/Имитация /Холст,</w:t>
      </w:r>
      <w:r>
        <w:rPr>
          <w:i/>
        </w:rPr>
        <w:t xml:space="preserve"> </w:t>
      </w:r>
      <w:r w:rsidRPr="002246B8">
        <w:rPr>
          <w:i/>
        </w:rPr>
        <w:t>Фильты/Имитация /Рассяянный свет</w:t>
      </w:r>
      <w:r w:rsidRPr="002246B8">
        <w:t xml:space="preserve">. Можно поэкспериментировать разными фильтрами. </w:t>
      </w:r>
    </w:p>
    <w:p w:rsidR="00A42787" w:rsidRDefault="00A42787" w:rsidP="005B0325">
      <w:pPr>
        <w:tabs>
          <w:tab w:val="left" w:pos="989"/>
        </w:tabs>
        <w:rPr>
          <w:sz w:val="28"/>
          <w:szCs w:val="28"/>
        </w:rPr>
      </w:pPr>
      <w:r w:rsidRPr="00A4016A">
        <w:rPr>
          <w:noProof/>
          <w:sz w:val="28"/>
          <w:szCs w:val="28"/>
        </w:rPr>
        <w:pict>
          <v:shape id="Рисунок 15" o:spid="_x0000_i1030" type="#_x0000_t75" alt="Лес масло.jpg" style="width:195.75pt;height:143.25pt;visibility:visible">
            <v:imagedata r:id="rId19" o:title=""/>
          </v:shape>
        </w:pict>
      </w:r>
      <w:r w:rsidRPr="00A4016A">
        <w:rPr>
          <w:noProof/>
          <w:sz w:val="28"/>
          <w:szCs w:val="28"/>
        </w:rPr>
        <w:pict>
          <v:shape id="Рисунок 14" o:spid="_x0000_i1031" type="#_x0000_t75" alt="Лес осенью холст.jpg" style="width:201pt;height:143.25pt;visibility:visible">
            <v:imagedata r:id="rId20" o:title=""/>
          </v:shape>
        </w:pict>
      </w:r>
    </w:p>
    <w:p w:rsidR="00A42787" w:rsidRDefault="00A42787" w:rsidP="00B661C2">
      <w:pPr>
        <w:rPr>
          <w:sz w:val="28"/>
          <w:szCs w:val="28"/>
        </w:rPr>
      </w:pPr>
    </w:p>
    <w:p w:rsidR="00A42787" w:rsidRPr="002246B8" w:rsidRDefault="00A42787" w:rsidP="00B661C2">
      <w:pPr>
        <w:rPr>
          <w:bCs/>
        </w:rPr>
      </w:pPr>
      <w:r w:rsidRPr="002246B8">
        <w:rPr>
          <w:b/>
          <w:bCs/>
        </w:rPr>
        <w:t xml:space="preserve">Задание </w:t>
      </w:r>
      <w:r>
        <w:rPr>
          <w:b/>
          <w:bCs/>
        </w:rPr>
        <w:t>7</w:t>
      </w:r>
      <w:r w:rsidRPr="002246B8">
        <w:rPr>
          <w:b/>
          <w:bCs/>
        </w:rPr>
        <w:t xml:space="preserve">. </w:t>
      </w:r>
      <w:r>
        <w:rPr>
          <w:b/>
          <w:bCs/>
        </w:rPr>
        <w:t xml:space="preserve">Фотоколлаж. </w:t>
      </w:r>
      <w:r w:rsidRPr="002246B8">
        <w:rPr>
          <w:bCs/>
        </w:rPr>
        <w:t>Создать фотоколлаж из файлов: Лес летом, Лес осенью, Лес зимой, Лес весной, Времена года.</w:t>
      </w:r>
    </w:p>
    <w:p w:rsidR="00A42787" w:rsidRPr="00B661C2" w:rsidRDefault="00A42787" w:rsidP="00B661C2">
      <w:pPr>
        <w:rPr>
          <w:sz w:val="28"/>
          <w:szCs w:val="28"/>
        </w:rPr>
      </w:pPr>
      <w:r w:rsidRPr="00A4016A">
        <w:rPr>
          <w:noProof/>
          <w:sz w:val="28"/>
          <w:szCs w:val="28"/>
        </w:rPr>
        <w:pict>
          <v:shape id="Рисунок 13" o:spid="_x0000_i1032" type="#_x0000_t75" alt="Коллаж.jpg" style="width:351.75pt;height:219.75pt;visibility:visible">
            <v:imagedata r:id="rId21" o:title=""/>
          </v:shape>
        </w:pict>
      </w:r>
    </w:p>
    <w:sectPr w:rsidR="00A42787" w:rsidRPr="00B661C2" w:rsidSect="009B76B6">
      <w:footerReference w:type="even" r:id="rId22"/>
      <w:footerReference w:type="default" r:id="rId23"/>
      <w:pgSz w:w="11906" w:h="16838"/>
      <w:pgMar w:top="1134" w:right="849" w:bottom="1134" w:left="156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2787" w:rsidRDefault="00A42787">
      <w:r>
        <w:separator/>
      </w:r>
    </w:p>
  </w:endnote>
  <w:endnote w:type="continuationSeparator" w:id="0">
    <w:p w:rsidR="00A42787" w:rsidRDefault="00A4278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2787" w:rsidRDefault="00A42787">
    <w:pPr>
      <w:pStyle w:val="Footer"/>
      <w:framePr w:wrap="around" w:vAnchor="text" w:hAnchor="margin" w:xAlign="out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42787" w:rsidRDefault="00A42787">
    <w:pPr>
      <w:pStyle w:val="Footer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2787" w:rsidRDefault="00A42787" w:rsidP="00F24793">
    <w:pPr>
      <w:pStyle w:val="Footer"/>
      <w:framePr w:wrap="around" w:vAnchor="text" w:hAnchor="page" w:x="5949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4</w:t>
    </w:r>
    <w:r>
      <w:rPr>
        <w:rStyle w:val="PageNumber"/>
      </w:rPr>
      <w:fldChar w:fldCharType="end"/>
    </w:r>
  </w:p>
  <w:p w:rsidR="00A42787" w:rsidRDefault="00A42787" w:rsidP="000208B7">
    <w:pPr>
      <w:pStyle w:val="Footer"/>
      <w:ind w:right="360" w:firstLine="360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2787" w:rsidRDefault="00A42787">
      <w:r>
        <w:separator/>
      </w:r>
    </w:p>
  </w:footnote>
  <w:footnote w:type="continuationSeparator" w:id="0">
    <w:p w:rsidR="00A42787" w:rsidRDefault="00A4278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16162"/>
    <w:multiLevelType w:val="hybridMultilevel"/>
    <w:tmpl w:val="5DC278C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734113F"/>
    <w:multiLevelType w:val="hybridMultilevel"/>
    <w:tmpl w:val="7F6E01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376C856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D6E5799"/>
    <w:multiLevelType w:val="hybridMultilevel"/>
    <w:tmpl w:val="8EC217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78E46CF"/>
    <w:multiLevelType w:val="multilevel"/>
    <w:tmpl w:val="4E127A58"/>
    <w:lvl w:ilvl="0">
      <w:start w:val="66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1CD128EF"/>
    <w:multiLevelType w:val="hybridMultilevel"/>
    <w:tmpl w:val="36DE40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21572E57"/>
    <w:multiLevelType w:val="hybridMultilevel"/>
    <w:tmpl w:val="D1A09D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596A8F64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296F3E12"/>
    <w:multiLevelType w:val="hybridMultilevel"/>
    <w:tmpl w:val="0ED8BB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376C856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B7F6544"/>
    <w:multiLevelType w:val="hybridMultilevel"/>
    <w:tmpl w:val="52FCEC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350823CB"/>
    <w:multiLevelType w:val="hybridMultilevel"/>
    <w:tmpl w:val="AFE0A57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3F9F7A69"/>
    <w:multiLevelType w:val="hybridMultilevel"/>
    <w:tmpl w:val="ABFEAE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47321125"/>
    <w:multiLevelType w:val="hybridMultilevel"/>
    <w:tmpl w:val="DF66D44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4AF60755"/>
    <w:multiLevelType w:val="hybridMultilevel"/>
    <w:tmpl w:val="CC78C8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51E8052C"/>
    <w:multiLevelType w:val="hybridMultilevel"/>
    <w:tmpl w:val="28165E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528747A9"/>
    <w:multiLevelType w:val="hybridMultilevel"/>
    <w:tmpl w:val="E962D4C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53E37ED1"/>
    <w:multiLevelType w:val="hybridMultilevel"/>
    <w:tmpl w:val="E2600C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615B2DDD"/>
    <w:multiLevelType w:val="multilevel"/>
    <w:tmpl w:val="4E127A58"/>
    <w:lvl w:ilvl="0">
      <w:start w:val="1"/>
      <w:numFmt w:val="decimal"/>
      <w:lvlText w:val="%1."/>
      <w:lvlJc w:val="center"/>
      <w:pPr>
        <w:tabs>
          <w:tab w:val="num" w:pos="720"/>
        </w:tabs>
        <w:ind w:left="72" w:firstLine="288"/>
      </w:pPr>
      <w:rPr>
        <w:rFonts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>
    <w:nsid w:val="62576B2E"/>
    <w:multiLevelType w:val="hybridMultilevel"/>
    <w:tmpl w:val="1C8ED63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64E3233E"/>
    <w:multiLevelType w:val="hybridMultilevel"/>
    <w:tmpl w:val="94D8BF5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66354F21"/>
    <w:multiLevelType w:val="hybridMultilevel"/>
    <w:tmpl w:val="B3F2F8CA"/>
    <w:lvl w:ilvl="0" w:tplc="7A163536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6AB8754F"/>
    <w:multiLevelType w:val="hybridMultilevel"/>
    <w:tmpl w:val="4D2ACE4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376C856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6BB30E1A"/>
    <w:multiLevelType w:val="hybridMultilevel"/>
    <w:tmpl w:val="48F41A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6E5A3C38"/>
    <w:multiLevelType w:val="hybridMultilevel"/>
    <w:tmpl w:val="DAB281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7179717C"/>
    <w:multiLevelType w:val="multilevel"/>
    <w:tmpl w:val="4E127A58"/>
    <w:lvl w:ilvl="0">
      <w:start w:val="66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3">
    <w:nsid w:val="727F4194"/>
    <w:multiLevelType w:val="hybridMultilevel"/>
    <w:tmpl w:val="2900484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7376479B"/>
    <w:multiLevelType w:val="hybridMultilevel"/>
    <w:tmpl w:val="A36842D0"/>
    <w:lvl w:ilvl="0" w:tplc="E4DA140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7B8C768F"/>
    <w:multiLevelType w:val="hybridMultilevel"/>
    <w:tmpl w:val="217A8B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9"/>
  </w:num>
  <w:num w:numId="3">
    <w:abstractNumId w:val="17"/>
  </w:num>
  <w:num w:numId="4">
    <w:abstractNumId w:val="21"/>
  </w:num>
  <w:num w:numId="5">
    <w:abstractNumId w:val="23"/>
  </w:num>
  <w:num w:numId="6">
    <w:abstractNumId w:val="4"/>
  </w:num>
  <w:num w:numId="7">
    <w:abstractNumId w:val="25"/>
  </w:num>
  <w:num w:numId="8">
    <w:abstractNumId w:val="3"/>
  </w:num>
  <w:num w:numId="9">
    <w:abstractNumId w:val="22"/>
  </w:num>
  <w:num w:numId="10">
    <w:abstractNumId w:val="15"/>
  </w:num>
  <w:num w:numId="11">
    <w:abstractNumId w:val="5"/>
  </w:num>
  <w:num w:numId="12">
    <w:abstractNumId w:val="20"/>
  </w:num>
  <w:num w:numId="13">
    <w:abstractNumId w:val="7"/>
  </w:num>
  <w:num w:numId="14">
    <w:abstractNumId w:val="11"/>
  </w:num>
  <w:num w:numId="15">
    <w:abstractNumId w:val="13"/>
  </w:num>
  <w:num w:numId="16">
    <w:abstractNumId w:val="14"/>
  </w:num>
  <w:num w:numId="17">
    <w:abstractNumId w:val="12"/>
  </w:num>
  <w:num w:numId="18">
    <w:abstractNumId w:val="16"/>
  </w:num>
  <w:num w:numId="19">
    <w:abstractNumId w:val="8"/>
  </w:num>
  <w:num w:numId="20">
    <w:abstractNumId w:val="18"/>
  </w:num>
  <w:num w:numId="21">
    <w:abstractNumId w:val="24"/>
  </w:num>
  <w:num w:numId="22">
    <w:abstractNumId w:val="0"/>
  </w:num>
  <w:num w:numId="23">
    <w:abstractNumId w:val="2"/>
  </w:num>
  <w:num w:numId="24">
    <w:abstractNumId w:val="19"/>
  </w:num>
  <w:num w:numId="25">
    <w:abstractNumId w:val="1"/>
  </w:num>
  <w:num w:numId="26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mirrorMargins/>
  <w:stylePaneFormatFilter w:val="3F01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208B7"/>
    <w:rsid w:val="000150DE"/>
    <w:rsid w:val="000208B7"/>
    <w:rsid w:val="00044FA5"/>
    <w:rsid w:val="00064E08"/>
    <w:rsid w:val="00080A73"/>
    <w:rsid w:val="000C369B"/>
    <w:rsid w:val="00104B4E"/>
    <w:rsid w:val="00105C23"/>
    <w:rsid w:val="002246B8"/>
    <w:rsid w:val="00237947"/>
    <w:rsid w:val="00254EFD"/>
    <w:rsid w:val="00305AC1"/>
    <w:rsid w:val="00331767"/>
    <w:rsid w:val="00383561"/>
    <w:rsid w:val="00442796"/>
    <w:rsid w:val="00573B49"/>
    <w:rsid w:val="005B0325"/>
    <w:rsid w:val="00632943"/>
    <w:rsid w:val="006B2759"/>
    <w:rsid w:val="006C1F0A"/>
    <w:rsid w:val="006F0FEE"/>
    <w:rsid w:val="007C7DC6"/>
    <w:rsid w:val="0080492E"/>
    <w:rsid w:val="00856029"/>
    <w:rsid w:val="008E0F77"/>
    <w:rsid w:val="00900FAF"/>
    <w:rsid w:val="0091080C"/>
    <w:rsid w:val="00921CD8"/>
    <w:rsid w:val="00933652"/>
    <w:rsid w:val="009B76B6"/>
    <w:rsid w:val="009E43A5"/>
    <w:rsid w:val="00A03ADA"/>
    <w:rsid w:val="00A307F7"/>
    <w:rsid w:val="00A4016A"/>
    <w:rsid w:val="00A42787"/>
    <w:rsid w:val="00A66CEB"/>
    <w:rsid w:val="00AB3C06"/>
    <w:rsid w:val="00AE7427"/>
    <w:rsid w:val="00B661C2"/>
    <w:rsid w:val="00C15A4F"/>
    <w:rsid w:val="00C31BC8"/>
    <w:rsid w:val="00D813B5"/>
    <w:rsid w:val="00D96176"/>
    <w:rsid w:val="00DC0067"/>
    <w:rsid w:val="00E26398"/>
    <w:rsid w:val="00E41E40"/>
    <w:rsid w:val="00E57604"/>
    <w:rsid w:val="00F247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5AC1"/>
    <w:rPr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305AC1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E70D4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305AC1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0E70D4"/>
    <w:rPr>
      <w:sz w:val="24"/>
      <w:szCs w:val="24"/>
    </w:rPr>
  </w:style>
  <w:style w:type="paragraph" w:styleId="BodyTextIndent">
    <w:name w:val="Body Text Indent"/>
    <w:basedOn w:val="Normal"/>
    <w:link w:val="BodyTextIndentChar"/>
    <w:uiPriority w:val="99"/>
    <w:rsid w:val="00305AC1"/>
    <w:pPr>
      <w:spacing w:before="100" w:after="100"/>
      <w:ind w:left="360"/>
      <w:jc w:val="both"/>
    </w:pPr>
    <w:rPr>
      <w:color w:val="00000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0E70D4"/>
    <w:rPr>
      <w:sz w:val="24"/>
      <w:szCs w:val="24"/>
    </w:rPr>
  </w:style>
  <w:style w:type="character" w:styleId="PageNumber">
    <w:name w:val="page number"/>
    <w:basedOn w:val="DefaultParagraphFont"/>
    <w:uiPriority w:val="99"/>
    <w:rsid w:val="00305AC1"/>
    <w:rPr>
      <w:rFonts w:cs="Times New Roman"/>
    </w:rPr>
  </w:style>
  <w:style w:type="paragraph" w:styleId="BodyTextIndent3">
    <w:name w:val="Body Text Indent 3"/>
    <w:basedOn w:val="Normal"/>
    <w:link w:val="BodyTextIndent3Char"/>
    <w:uiPriority w:val="99"/>
    <w:rsid w:val="00305AC1"/>
    <w:pPr>
      <w:tabs>
        <w:tab w:val="left" w:pos="709"/>
      </w:tabs>
      <w:ind w:left="360"/>
    </w:p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0E70D4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rsid w:val="00921CD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921C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142</TotalTime>
  <Pages>4</Pages>
  <Words>527</Words>
  <Characters>3007</Characters>
  <Application>Microsoft Office Outlook</Application>
  <DocSecurity>0</DocSecurity>
  <Lines>0</Lines>
  <Paragraphs>0</Paragraphs>
  <ScaleCrop>false</ScaleCrop>
  <Company>Home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Занятие 2</dc:title>
  <dc:subject/>
  <dc:creator>Баханский</dc:creator>
  <cp:keywords/>
  <dc:description/>
  <cp:lastModifiedBy>user</cp:lastModifiedBy>
  <cp:revision>11</cp:revision>
  <dcterms:created xsi:type="dcterms:W3CDTF">2014-08-18T14:40:00Z</dcterms:created>
  <dcterms:modified xsi:type="dcterms:W3CDTF">2023-03-01T19:58:00Z</dcterms:modified>
</cp:coreProperties>
</file>